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63F722EC" w:rsidR="008D329F" w:rsidRPr="008D329F" w:rsidRDefault="00755E04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 xml:space="preserve">Πίνακας Συμμόρφωσης </w:t>
      </w:r>
      <w:r w:rsidR="008D329F"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8530A11" w:rsidR="00A24C38" w:rsidRPr="00755E04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55E0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</w:p>
          <w:p w14:paraId="1B4D83D4" w14:textId="1B03A0A3" w:rsidR="008D329F" w:rsidRPr="00772D19" w:rsidRDefault="00772D19" w:rsidP="00755E0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BlazePod</w:t>
            </w:r>
            <w:proofErr w:type="spellEnd"/>
            <w:r w:rsidRPr="00772D1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Functional</w:t>
            </w:r>
            <w:r w:rsidRPr="00772D1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adapter</w:t>
            </w:r>
            <w:r w:rsidRPr="00772D1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Kit</w:t>
            </w:r>
            <w:r w:rsidRPr="00772D1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t>για</w:t>
            </w:r>
            <w:r w:rsidRPr="00772D1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blazepods</w:t>
            </w:r>
            <w:proofErr w:type="spellEnd"/>
            <w:r w:rsidRPr="00772D1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5F3F3BA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B3CE1A2" w14:textId="77777777" w:rsidR="00772D19" w:rsidRDefault="00772D19" w:rsidP="00772D19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BlazePod</w:t>
            </w:r>
            <w:proofErr w:type="spellEnd"/>
            <w:r w:rsidRPr="00772D19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Functional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adapter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Kit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t xml:space="preserve"> για </w:t>
            </w:r>
            <w:proofErr w:type="spellStart"/>
            <w:r>
              <w:rPr>
                <w:color w:val="000000"/>
                <w:sz w:val="16"/>
                <w:szCs w:val="16"/>
              </w:rPr>
              <w:t>blazepods</w:t>
            </w:r>
            <w:proofErr w:type="spellEnd"/>
            <w:r w:rsidRPr="00772D19">
              <w:rPr>
                <w:color w:val="000000"/>
                <w:sz w:val="16"/>
                <w:szCs w:val="16"/>
                <w:lang w:val="el-GR"/>
              </w:rPr>
              <w:br/>
              <w:t xml:space="preserve">Να δένονται ή να κολλάνε τα </w:t>
            </w:r>
            <w:r>
              <w:rPr>
                <w:color w:val="000000"/>
                <w:sz w:val="16"/>
                <w:szCs w:val="16"/>
              </w:rPr>
              <w:t>pods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t xml:space="preserve"> σε επιφάνειες 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br/>
              <w:t>Να περιλαμβάνονται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br/>
              <w:t xml:space="preserve">• 2× </w:t>
            </w:r>
            <w:r>
              <w:rPr>
                <w:color w:val="000000"/>
                <w:sz w:val="16"/>
                <w:szCs w:val="16"/>
              </w:rPr>
              <w:t>Functional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adapter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br/>
              <w:t xml:space="preserve">• 2× </w:t>
            </w:r>
            <w:r>
              <w:rPr>
                <w:color w:val="000000"/>
                <w:sz w:val="16"/>
                <w:szCs w:val="16"/>
              </w:rPr>
              <w:t>Suction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cup</w:t>
            </w:r>
            <w:r w:rsidRPr="00772D19">
              <w:rPr>
                <w:color w:val="000000"/>
                <w:sz w:val="16"/>
                <w:szCs w:val="16"/>
                <w:lang w:val="el-GR"/>
              </w:rPr>
              <w:br/>
              <w:t xml:space="preserve">• 2× </w:t>
            </w:r>
            <w:r>
              <w:rPr>
                <w:color w:val="000000"/>
                <w:sz w:val="16"/>
                <w:szCs w:val="16"/>
              </w:rPr>
              <w:t>Strap</w:t>
            </w:r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288E7D78" w:rsidR="008D329F" w:rsidRPr="008D329F" w:rsidRDefault="00755E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524985D6" w:rsidR="008D329F" w:rsidRPr="00755E04" w:rsidRDefault="00755E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E333F"/>
    <w:rsid w:val="00115F5C"/>
    <w:rsid w:val="001D6594"/>
    <w:rsid w:val="0024151E"/>
    <w:rsid w:val="002C5B52"/>
    <w:rsid w:val="00483071"/>
    <w:rsid w:val="00601FB8"/>
    <w:rsid w:val="00755E04"/>
    <w:rsid w:val="00772D19"/>
    <w:rsid w:val="007C3968"/>
    <w:rsid w:val="008D329F"/>
    <w:rsid w:val="009A6F68"/>
    <w:rsid w:val="00A24C38"/>
    <w:rsid w:val="00A432FE"/>
    <w:rsid w:val="00AE4F97"/>
    <w:rsid w:val="00B94951"/>
    <w:rsid w:val="00D43DFD"/>
    <w:rsid w:val="00D87C60"/>
    <w:rsid w:val="00DE3B61"/>
    <w:rsid w:val="00F14BB0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B537BCD3</Template>
  <TotalTime>3</TotalTime>
  <Pages>1</Pages>
  <Words>62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2025-11-06T12:40:00Z</dcterms:created>
  <dcterms:modified xsi:type="dcterms:W3CDTF">2025-11-20T12:46:00Z</dcterms:modified>
</cp:coreProperties>
</file>